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6628" w:rsidR="00BB6628" w:rsidP="00BB6628" w:rsidRDefault="00BB6628" w14:paraId="7E2D8F2F" w14:textId="4EAB5DEA">
      <w:pPr>
        <w:pStyle w:val="Tittel"/>
      </w:pPr>
      <w:r w:rsidRPr="00BB6628">
        <w:t>Egenrapportering</w:t>
      </w:r>
      <w:r w:rsidR="000C732C">
        <w:t xml:space="preserve"> </w:t>
      </w:r>
      <w:r w:rsidR="008F597C">
        <w:t>–</w:t>
      </w:r>
      <w:r w:rsidR="00EB71C5">
        <w:t xml:space="preserve"> a</w:t>
      </w:r>
      <w:r w:rsidR="008F597C">
        <w:t>-</w:t>
      </w:r>
      <w:r w:rsidR="00EB71C5">
        <w:t>krim</w:t>
      </w:r>
    </w:p>
    <w:p w:rsidR="00BB6628" w:rsidP="00BB6628" w:rsidRDefault="00FB144E" w14:paraId="34DAF4E9" w14:textId="0A7F1B99">
      <w:pPr>
        <w:pStyle w:val="Overskrift1"/>
      </w:pPr>
      <w:r>
        <w:t>Pasientreiser med taxi</w:t>
      </w:r>
    </w:p>
    <w:p w:rsidRPr="0079361D" w:rsidR="0079361D" w:rsidP="0079361D" w:rsidRDefault="0079361D" w14:paraId="7E64F74D" w14:textId="3F9E7BC9">
      <w:pPr>
        <w:rPr>
          <w:rFonts w:ascii="Calibri" w:hAnsi="Calibri" w:eastAsia="Calibri" w:cs="Times New Roman"/>
          <w:u w:val="single"/>
        </w:rPr>
      </w:pPr>
      <w:r w:rsidRPr="0079361D">
        <w:rPr>
          <w:rFonts w:ascii="Calibri" w:hAnsi="Calibri" w:eastAsia="Calibri" w:cs="Times New Roman"/>
        </w:rPr>
        <w:t xml:space="preserve">Krav til lønns- og arbeidsvilkår er omtalt i punkt </w:t>
      </w:r>
      <w:r w:rsidRPr="00F50BD6">
        <w:rPr>
          <w:rFonts w:ascii="Calibri" w:hAnsi="Calibri" w:eastAsia="Calibri" w:cs="Times New Roman"/>
          <w:highlight w:val="yellow"/>
        </w:rPr>
        <w:t>3.</w:t>
      </w:r>
      <w:r w:rsidR="00FF5A13">
        <w:rPr>
          <w:rFonts w:ascii="Calibri" w:hAnsi="Calibri" w:eastAsia="Calibri" w:cs="Times New Roman"/>
          <w:highlight w:val="yellow"/>
        </w:rPr>
        <w:t>3</w:t>
      </w:r>
      <w:r w:rsidRPr="00F50BD6">
        <w:rPr>
          <w:rFonts w:ascii="Calibri" w:hAnsi="Calibri" w:eastAsia="Calibri" w:cs="Times New Roman"/>
          <w:highlight w:val="yellow"/>
        </w:rPr>
        <w:t>.2</w:t>
      </w:r>
      <w:r w:rsidRPr="0079361D">
        <w:rPr>
          <w:rFonts w:ascii="Calibri" w:hAnsi="Calibri" w:eastAsia="Calibri" w:cs="Times New Roman"/>
        </w:rPr>
        <w:t xml:space="preserve"> i rammeavtalen</w:t>
      </w:r>
      <w:r w:rsidR="00A67BA1">
        <w:rPr>
          <w:rFonts w:ascii="Calibri" w:hAnsi="Calibri" w:eastAsia="Calibri" w:cs="Times New Roman"/>
        </w:rPr>
        <w:t>,</w:t>
      </w:r>
      <w:r w:rsidRPr="00A67BA1" w:rsidR="00A67BA1">
        <w:rPr>
          <w:rFonts w:ascii="Calibri" w:hAnsi="Calibri" w:eastAsia="Calibri" w:cs="Times New Roman"/>
          <w:kern w:val="2"/>
          <w14:ligatures w14:val="standardContextual"/>
        </w:rPr>
        <w:t xml:space="preserve"> </w:t>
      </w:r>
      <w:r w:rsidRPr="00A67BA1" w:rsidR="00A67BA1">
        <w:rPr>
          <w:rFonts w:ascii="Calibri" w:hAnsi="Calibri" w:eastAsia="Calibri" w:cs="Times New Roman"/>
        </w:rPr>
        <w:t>samt i tilleggsbestemmelser der disse er vedlagt</w:t>
      </w:r>
      <w:r w:rsidRPr="0079361D">
        <w:rPr>
          <w:rFonts w:ascii="Calibri" w:hAnsi="Calibri" w:eastAsia="Calibri" w:cs="Times New Roman"/>
        </w:rPr>
        <w:t xml:space="preserve">. Denne egenrapporteringen er en del av oppfølgingen, og skal uoppfordret returneres utfylt til </w:t>
      </w:r>
      <w:r w:rsidR="000C106F">
        <w:rPr>
          <w:rFonts w:ascii="Calibri" w:hAnsi="Calibri" w:eastAsia="Calibri" w:cs="Times New Roman"/>
        </w:rPr>
        <w:t xml:space="preserve">Avtaleforvalter </w:t>
      </w:r>
      <w:r w:rsidRPr="0079361D">
        <w:rPr>
          <w:rFonts w:ascii="Calibri" w:hAnsi="Calibri" w:eastAsia="Calibri" w:cs="Times New Roman"/>
          <w:u w:val="single"/>
        </w:rPr>
        <w:t>innen én måned</w:t>
      </w:r>
      <w:r w:rsidRPr="0079361D">
        <w:rPr>
          <w:rFonts w:ascii="Calibri" w:hAnsi="Calibri" w:eastAsia="Calibri" w:cs="Times New Roman"/>
        </w:rPr>
        <w:t xml:space="preserve"> etter at kontrakten er signert,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79361D">
        <w:rPr>
          <w:rFonts w:ascii="Calibri" w:hAnsi="Calibri" w:eastAsia="Calibri" w:cs="Times New Roman"/>
          <w:u w:val="single"/>
        </w:rPr>
        <w:t>Dersom dere har underleverandører, skal de også fylle ut samme skjema (eget) som sendes inn sammen med denne rapporteringen.</w:t>
      </w:r>
    </w:p>
    <w:tbl>
      <w:tblPr>
        <w:tblStyle w:val="Sykehusinnkjp1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Pr="0079361D" w:rsidR="0079361D" w:rsidTr="001A235F" w14:paraId="4BDEEE4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02704883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Informasjon</w:t>
            </w:r>
          </w:p>
        </w:tc>
        <w:tc>
          <w:tcPr>
            <w:tcW w:w="5619" w:type="dxa"/>
          </w:tcPr>
          <w:p w:rsidRPr="0079361D" w:rsidR="0079361D" w:rsidP="0079361D" w:rsidRDefault="0079361D" w14:paraId="289A8B4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Fyll inn under</w:t>
            </w:r>
          </w:p>
        </w:tc>
      </w:tr>
      <w:tr w:rsidRPr="0079361D" w:rsidR="0079361D" w:rsidTr="001A235F" w14:paraId="5B37151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4267FA73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Leverandør:</w:t>
            </w:r>
          </w:p>
        </w:tc>
        <w:tc>
          <w:tcPr>
            <w:tcW w:w="5619" w:type="dxa"/>
          </w:tcPr>
          <w:p w:rsidRPr="0079361D" w:rsidR="0079361D" w:rsidP="0079361D" w:rsidRDefault="0079361D" w14:paraId="29FFF3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1A235F" w14:paraId="24F9429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6B321037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Organisasjonsnummer leverandør:</w:t>
            </w:r>
          </w:p>
        </w:tc>
        <w:tc>
          <w:tcPr>
            <w:tcW w:w="5619" w:type="dxa"/>
          </w:tcPr>
          <w:p w:rsidRPr="0079361D" w:rsidR="0079361D" w:rsidP="0079361D" w:rsidRDefault="0079361D" w14:paraId="7AA4F28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1A235F" w14:paraId="5632673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097D80F1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Land foretaket er registrert i:</w:t>
            </w:r>
          </w:p>
        </w:tc>
        <w:tc>
          <w:tcPr>
            <w:tcW w:w="5619" w:type="dxa"/>
          </w:tcPr>
          <w:p w:rsidRPr="0079361D" w:rsidR="0079361D" w:rsidP="0079361D" w:rsidRDefault="0079361D" w14:paraId="2EC8535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1A235F" w14:paraId="04525AD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66AE28FA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Kontrakts-/avtalenummer:</w:t>
            </w:r>
          </w:p>
        </w:tc>
        <w:tc>
          <w:tcPr>
            <w:tcW w:w="5619" w:type="dxa"/>
          </w:tcPr>
          <w:p w:rsidRPr="0079361D" w:rsidR="0079361D" w:rsidP="0079361D" w:rsidRDefault="0079361D" w14:paraId="4266FF0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1A235F" w14:paraId="3AC5EC9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66743695" w14:textId="77777777">
            <w:pPr>
              <w:rPr>
                <w:rFonts w:ascii="Calibri" w:hAnsi="Calibri" w:eastAsia="Calibri" w:cs="Times New Roman"/>
              </w:rPr>
            </w:pPr>
            <w:proofErr w:type="spellStart"/>
            <w:r w:rsidRPr="0079361D">
              <w:rPr>
                <w:rFonts w:ascii="Calibri" w:hAnsi="Calibri" w:eastAsia="Calibri" w:cs="Times New Roman"/>
              </w:rPr>
              <w:t>Kontraktsnavn</w:t>
            </w:r>
            <w:proofErr w:type="spellEnd"/>
            <w:r w:rsidRPr="0079361D">
              <w:rPr>
                <w:rFonts w:ascii="Calibri" w:hAnsi="Calibri" w:eastAsia="Calibri" w:cs="Times New Roman"/>
              </w:rPr>
              <w:t>:</w:t>
            </w:r>
          </w:p>
        </w:tc>
        <w:tc>
          <w:tcPr>
            <w:tcW w:w="5619" w:type="dxa"/>
          </w:tcPr>
          <w:p w:rsidRPr="0079361D" w:rsidR="0079361D" w:rsidP="0079361D" w:rsidRDefault="0079361D" w14:paraId="135EE6B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1A235F" w14:paraId="0E15F2E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5612758F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Varighet kontrakt:</w:t>
            </w:r>
          </w:p>
        </w:tc>
        <w:tc>
          <w:tcPr>
            <w:tcW w:w="5619" w:type="dxa"/>
          </w:tcPr>
          <w:p w:rsidRPr="0079361D" w:rsidR="0079361D" w:rsidP="0079361D" w:rsidRDefault="0079361D" w14:paraId="1D34CFD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1A235F" w14:paraId="128496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79361D" w:rsidR="0079361D" w:rsidP="0079361D" w:rsidRDefault="0079361D" w14:paraId="7B143732" w14:textId="77777777">
            <w:pPr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Svarfrist:</w:t>
            </w:r>
          </w:p>
        </w:tc>
        <w:tc>
          <w:tcPr>
            <w:tcW w:w="5619" w:type="dxa"/>
          </w:tcPr>
          <w:p w:rsidRPr="0079361D" w:rsidR="0079361D" w:rsidP="0079361D" w:rsidRDefault="0079361D" w14:paraId="51966A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Times New Roman"/>
              </w:rPr>
            </w:pPr>
          </w:p>
        </w:tc>
      </w:tr>
    </w:tbl>
    <w:p w:rsidRPr="0079361D" w:rsidR="0079361D" w:rsidP="0079361D" w:rsidRDefault="0079361D" w14:paraId="038C80F7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403C2646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5E951B27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193F8B33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35CBE9D0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6AD59292" w14:textId="77777777">
      <w:pPr>
        <w:rPr>
          <w:rFonts w:ascii="Calibri" w:hAnsi="Calibri" w:eastAsia="Calibri" w:cs="Times New Roman"/>
        </w:rPr>
      </w:pPr>
      <w:r w:rsidRPr="0079361D">
        <w:rPr>
          <w:rFonts w:ascii="Calibri" w:hAnsi="Calibri" w:eastAsia="Calibri" w:cs="Times New Roman"/>
        </w:rPr>
        <w:t>…………………………………………..</w:t>
      </w:r>
      <w:r w:rsidRPr="0079361D">
        <w:rPr>
          <w:rFonts w:ascii="Calibri" w:hAnsi="Calibri" w:eastAsia="Calibri" w:cs="Times New Roman"/>
        </w:rPr>
        <w:tab/>
      </w:r>
      <w:r w:rsidRPr="0079361D">
        <w:rPr>
          <w:rFonts w:ascii="Calibri" w:hAnsi="Calibri" w:eastAsia="Calibri" w:cs="Times New Roman"/>
        </w:rPr>
        <w:tab/>
      </w:r>
      <w:r w:rsidRPr="0079361D">
        <w:rPr>
          <w:rFonts w:ascii="Calibri" w:hAnsi="Calibri" w:eastAsia="Calibri" w:cs="Times New Roman"/>
        </w:rPr>
        <w:t>……………………………………………………………………………………………..</w:t>
      </w:r>
    </w:p>
    <w:p w:rsidRPr="0079361D" w:rsidR="0079361D" w:rsidP="0079361D" w:rsidRDefault="0079361D" w14:paraId="1E64EC38" w14:textId="77777777">
      <w:pPr>
        <w:rPr>
          <w:rFonts w:ascii="Calibri" w:hAnsi="Calibri" w:eastAsia="Calibri" w:cs="Times New Roman"/>
        </w:rPr>
      </w:pPr>
      <w:r w:rsidRPr="0079361D">
        <w:rPr>
          <w:rFonts w:ascii="Calibri" w:hAnsi="Calibri" w:eastAsia="Calibri" w:cs="Times New Roman"/>
        </w:rPr>
        <w:t>Sted, dato</w:t>
      </w:r>
      <w:r w:rsidRPr="0079361D">
        <w:rPr>
          <w:rFonts w:ascii="Calibri" w:hAnsi="Calibri" w:eastAsia="Calibri" w:cs="Times New Roman"/>
        </w:rPr>
        <w:tab/>
      </w:r>
      <w:r w:rsidRPr="0079361D">
        <w:rPr>
          <w:rFonts w:ascii="Calibri" w:hAnsi="Calibri" w:eastAsia="Calibri" w:cs="Times New Roman"/>
        </w:rPr>
        <w:tab/>
      </w:r>
      <w:r w:rsidRPr="0079361D">
        <w:rPr>
          <w:rFonts w:ascii="Calibri" w:hAnsi="Calibri" w:eastAsia="Calibri" w:cs="Times New Roman"/>
        </w:rPr>
        <w:tab/>
      </w:r>
      <w:r w:rsidRPr="0079361D">
        <w:rPr>
          <w:rFonts w:ascii="Calibri" w:hAnsi="Calibri" w:eastAsia="Calibri" w:cs="Times New Roman"/>
        </w:rPr>
        <w:tab/>
      </w:r>
      <w:r w:rsidRPr="0079361D">
        <w:rPr>
          <w:rFonts w:ascii="Calibri" w:hAnsi="Calibri" w:eastAsia="Calibri" w:cs="Times New Roman"/>
        </w:rPr>
        <w:t>Navn, daglig leder</w:t>
      </w:r>
    </w:p>
    <w:p w:rsidRPr="0079361D" w:rsidR="0079361D" w:rsidP="0079361D" w:rsidRDefault="0079361D" w14:paraId="20C6D984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07936723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3CE85673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38493E1D" w14:textId="77777777">
      <w:pPr>
        <w:rPr>
          <w:rFonts w:ascii="Calibri" w:hAnsi="Calibri" w:eastAsia="Calibri" w:cs="Times New Roman"/>
        </w:rPr>
      </w:pPr>
    </w:p>
    <w:p w:rsidR="0079361D" w:rsidP="0079361D" w:rsidRDefault="0079361D" w14:paraId="6CE0AB2F" w14:textId="77777777">
      <w:pPr>
        <w:rPr>
          <w:rFonts w:ascii="Calibri" w:hAnsi="Calibri" w:eastAsia="Calibri" w:cs="Times New Roman"/>
        </w:rPr>
      </w:pPr>
    </w:p>
    <w:p w:rsidRPr="0079361D" w:rsidR="00DD0C33" w:rsidP="0079361D" w:rsidRDefault="00DD0C33" w14:paraId="7CEF0B42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02142350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599B63A4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394A7188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77F24EE9" w14:textId="77777777">
      <w:pPr>
        <w:rPr>
          <w:rFonts w:ascii="Calibri" w:hAnsi="Calibri" w:eastAsia="Calibri" w:cs="Times New Roman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Pr="0079361D" w:rsidR="0079361D" w:rsidTr="0079361D" w14:paraId="5AE199A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79361D" w:rsidR="0079361D" w:rsidP="0079361D" w:rsidRDefault="0079361D" w14:paraId="25CA3F0D" w14:textId="77777777">
            <w:pPr>
              <w:numPr>
                <w:ilvl w:val="0"/>
                <w:numId w:val="1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Selskapsinformasjon</w:t>
            </w:r>
          </w:p>
        </w:tc>
      </w:tr>
      <w:tr w:rsidRPr="0079361D" w:rsidR="0079361D" w:rsidTr="0079361D" w14:paraId="4AC1EB83" w14:textId="77777777">
        <w:tc>
          <w:tcPr>
            <w:tcW w:w="4390" w:type="dxa"/>
          </w:tcPr>
          <w:p w:rsidRPr="0079361D" w:rsidR="0079361D" w:rsidP="0079361D" w:rsidRDefault="0079361D" w14:paraId="1BD19EC0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79361D" w:rsidR="0079361D" w:rsidP="0079361D" w:rsidRDefault="0079361D" w14:paraId="53C3ECDD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1E62AE35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For Kunde</w:t>
            </w:r>
          </w:p>
        </w:tc>
      </w:tr>
      <w:tr w:rsidRPr="0079361D" w:rsidR="0079361D" w:rsidTr="0079361D" w14:paraId="6F09532A" w14:textId="77777777">
        <w:tc>
          <w:tcPr>
            <w:tcW w:w="4390" w:type="dxa"/>
          </w:tcPr>
          <w:p w:rsidRPr="0079361D" w:rsidR="0079361D" w:rsidP="0079361D" w:rsidRDefault="0079361D" w14:paraId="0C74ECA4" w14:textId="77777777">
            <w:pPr>
              <w:numPr>
                <w:ilvl w:val="0"/>
                <w:numId w:val="2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 xml:space="preserve">Har virksomheten endret selskapsnavn eller organisasjonsnummer de siste to-tre årene? Legg i så fall ved dokumentasjon samt en beskrivelse av forholdet. </w:t>
            </w:r>
          </w:p>
          <w:p w:rsidRPr="0079361D" w:rsidR="0079361D" w:rsidP="0079361D" w:rsidRDefault="0079361D" w14:paraId="7CA70034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409" w:type="dxa"/>
          </w:tcPr>
          <w:p w:rsidRPr="0079361D" w:rsidR="0079361D" w:rsidP="0079361D" w:rsidRDefault="0079361D" w14:paraId="2DBFC6AC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31359106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6507B41D" w14:textId="77777777">
        <w:tc>
          <w:tcPr>
            <w:tcW w:w="4390" w:type="dxa"/>
          </w:tcPr>
          <w:p w:rsidRPr="0079361D" w:rsidR="0079361D" w:rsidP="0079361D" w:rsidRDefault="0079361D" w14:paraId="53C8771B" w14:textId="77777777">
            <w:pPr>
              <w:numPr>
                <w:ilvl w:val="0"/>
                <w:numId w:val="2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 xml:space="preserve">Har virksomheten byttet revisor de siste to årene? Legg i så fall ved informasjon om tidligere og ny revisor samt en kort begrunnelse. </w:t>
            </w:r>
          </w:p>
          <w:p w:rsidRPr="0079361D" w:rsidR="0079361D" w:rsidP="0079361D" w:rsidRDefault="0079361D" w14:paraId="4C8E2298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409" w:type="dxa"/>
          </w:tcPr>
          <w:p w:rsidRPr="0079361D" w:rsidR="0079361D" w:rsidP="0079361D" w:rsidRDefault="0079361D" w14:paraId="03D20E9E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2C877E5E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6C1EB390" w14:textId="77777777">
        <w:tc>
          <w:tcPr>
            <w:tcW w:w="4390" w:type="dxa"/>
          </w:tcPr>
          <w:p w:rsidRPr="0079361D" w:rsidR="0079361D" w:rsidP="0079361D" w:rsidRDefault="0079361D" w14:paraId="73959FD0" w14:textId="77777777">
            <w:pPr>
              <w:numPr>
                <w:ilvl w:val="0"/>
                <w:numId w:val="2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  <w:p w:rsidRPr="0079361D" w:rsidR="0079361D" w:rsidP="0079361D" w:rsidRDefault="0079361D" w14:paraId="4E20E240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409" w:type="dxa"/>
          </w:tcPr>
          <w:p w:rsidRPr="0079361D" w:rsidR="0079361D" w:rsidP="0079361D" w:rsidRDefault="0079361D" w14:paraId="5E949C79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0643A507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3B1B5132" w14:textId="77777777">
        <w:tc>
          <w:tcPr>
            <w:tcW w:w="4390" w:type="dxa"/>
          </w:tcPr>
          <w:p w:rsidRPr="0079361D" w:rsidR="0079361D" w:rsidP="0079361D" w:rsidRDefault="0079361D" w14:paraId="70DB9A17" w14:textId="77777777">
            <w:pPr>
              <w:numPr>
                <w:ilvl w:val="0"/>
                <w:numId w:val="2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Hvilke(n) næringskode(er) er virksomheten registrert med?</w:t>
            </w:r>
          </w:p>
        </w:tc>
        <w:tc>
          <w:tcPr>
            <w:tcW w:w="2409" w:type="dxa"/>
          </w:tcPr>
          <w:p w:rsidRPr="0079361D" w:rsidR="0079361D" w:rsidP="0079361D" w:rsidRDefault="0079361D" w14:paraId="33B34B15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00543FAC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Pr="0079361D" w:rsidR="0079361D" w:rsidP="0079361D" w:rsidRDefault="0079361D" w14:paraId="2206CF59" w14:textId="77777777">
      <w:pPr>
        <w:rPr>
          <w:rFonts w:ascii="Calibri" w:hAnsi="Calibri" w:eastAsia="Calibri" w:cs="Times New Roman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Pr="0079361D" w:rsidR="0079361D" w:rsidTr="0079361D" w14:paraId="0172F3B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79361D" w:rsidR="0079361D" w:rsidP="0079361D" w:rsidRDefault="0079361D" w14:paraId="7A4D4592" w14:textId="77777777">
            <w:pPr>
              <w:numPr>
                <w:ilvl w:val="0"/>
                <w:numId w:val="1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Informasjon om kontraktsarbeidet</w:t>
            </w:r>
          </w:p>
        </w:tc>
      </w:tr>
      <w:tr w:rsidRPr="0079361D" w:rsidR="0079361D" w:rsidTr="0079361D" w14:paraId="4EF96515" w14:textId="77777777">
        <w:tc>
          <w:tcPr>
            <w:tcW w:w="4390" w:type="dxa"/>
          </w:tcPr>
          <w:p w:rsidRPr="0079361D" w:rsidR="0079361D" w:rsidP="0079361D" w:rsidRDefault="0079361D" w14:paraId="31FD83AF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79361D" w:rsidR="0079361D" w:rsidP="0079361D" w:rsidRDefault="0079361D" w14:paraId="65B1AB3D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6C032042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For Kunde</w:t>
            </w:r>
          </w:p>
        </w:tc>
      </w:tr>
      <w:tr w:rsidRPr="0079361D" w:rsidR="0079361D" w:rsidTr="0079361D" w14:paraId="2C3A981F" w14:textId="77777777">
        <w:tc>
          <w:tcPr>
            <w:tcW w:w="4390" w:type="dxa"/>
          </w:tcPr>
          <w:p w:rsidRPr="0079361D" w:rsidR="0079361D" w:rsidP="0079361D" w:rsidRDefault="0079361D" w14:paraId="50A7C00D" w14:textId="77777777">
            <w:pPr>
              <w:numPr>
                <w:ilvl w:val="0"/>
                <w:numId w:val="3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Hvor mange drosjeløyver er tilknyttet drosjesentralen?</w:t>
            </w:r>
          </w:p>
        </w:tc>
        <w:tc>
          <w:tcPr>
            <w:tcW w:w="2409" w:type="dxa"/>
          </w:tcPr>
          <w:p w:rsidRPr="0079361D" w:rsidR="0079361D" w:rsidP="0079361D" w:rsidRDefault="0079361D" w14:paraId="4E7FA25E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1184BC5B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27E32F55" w14:textId="77777777">
        <w:tc>
          <w:tcPr>
            <w:tcW w:w="4390" w:type="dxa"/>
          </w:tcPr>
          <w:p w:rsidRPr="0079361D" w:rsidR="0079361D" w:rsidP="0079361D" w:rsidRDefault="0079361D" w14:paraId="5EEAA56B" w14:textId="77777777">
            <w:pPr>
              <w:numPr>
                <w:ilvl w:val="0"/>
                <w:numId w:val="3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Skal det, eller er det sannsynlig at det vil benyttes innleid arbeidskraft eller underleverandør(er) på kontraktsarbeidet? Legg i så fall ved en beskrivelse av hvilke deler av kontraktsarbeidet dette gjelder, og navn. Beskriv også hvordan dere ivaretar lønns- og arbeidsvilkår for dem i kontraktsperioden.</w:t>
            </w:r>
          </w:p>
        </w:tc>
        <w:tc>
          <w:tcPr>
            <w:tcW w:w="2409" w:type="dxa"/>
          </w:tcPr>
          <w:p w:rsidRPr="0079361D" w:rsidR="0079361D" w:rsidP="0079361D" w:rsidRDefault="0079361D" w14:paraId="6AD8D0A3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1AC8E41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1CDFA60F" w14:textId="77777777">
        <w:tc>
          <w:tcPr>
            <w:tcW w:w="4390" w:type="dxa"/>
          </w:tcPr>
          <w:p w:rsidRPr="0079361D" w:rsidR="0079361D" w:rsidP="0079361D" w:rsidRDefault="0079361D" w14:paraId="519B95B6" w14:textId="77777777">
            <w:pPr>
              <w:numPr>
                <w:ilvl w:val="0"/>
                <w:numId w:val="3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Hvilke landsomfattende tariffavtaler eller overenskomster (eksempelvis Taxioverenskomsten), eller krav i samsvar med slike avtaler legges til grunn for arbeid utført på denne kontrakten? Legg ved lenker til informasjonen.</w:t>
            </w:r>
          </w:p>
        </w:tc>
        <w:tc>
          <w:tcPr>
            <w:tcW w:w="2409" w:type="dxa"/>
          </w:tcPr>
          <w:p w:rsidRPr="0079361D" w:rsidR="0079361D" w:rsidP="0079361D" w:rsidRDefault="0079361D" w14:paraId="58CB4C0B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tcBorders>
              <w:bottom w:val="single" w:color="9AA2AB" w:sz="4" w:space="0"/>
            </w:tcBorders>
            <w:shd w:val="clear" w:color="auto" w:fill="D9D9D9"/>
          </w:tcPr>
          <w:p w:rsidRPr="0079361D" w:rsidR="0079361D" w:rsidP="0079361D" w:rsidRDefault="0079361D" w14:paraId="0A31358A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1FBB8709" w14:textId="77777777">
        <w:tc>
          <w:tcPr>
            <w:tcW w:w="4390" w:type="dxa"/>
          </w:tcPr>
          <w:p w:rsidRPr="0079361D" w:rsidR="0079361D" w:rsidP="0079361D" w:rsidRDefault="0079361D" w14:paraId="4AF24665" w14:textId="77777777">
            <w:pPr>
              <w:numPr>
                <w:ilvl w:val="0"/>
                <w:numId w:val="3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Har de ansatte en eller flere tillitsvalgte i bedriften å henvende seg til?</w:t>
            </w:r>
          </w:p>
        </w:tc>
        <w:tc>
          <w:tcPr>
            <w:tcW w:w="2409" w:type="dxa"/>
          </w:tcPr>
          <w:p w:rsidRPr="0079361D" w:rsidR="0079361D" w:rsidP="0079361D" w:rsidRDefault="0079361D" w14:paraId="4B836C54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0BDFB1FA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14D3D31B" w14:textId="77777777">
        <w:tc>
          <w:tcPr>
            <w:tcW w:w="4390" w:type="dxa"/>
          </w:tcPr>
          <w:p w:rsidRPr="0079361D" w:rsidR="0079361D" w:rsidP="0079361D" w:rsidRDefault="0079361D" w14:paraId="7838151F" w14:textId="77777777">
            <w:pPr>
              <w:numPr>
                <w:ilvl w:val="0"/>
                <w:numId w:val="3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Har de ansatte en eller flere verneombud i bedriften eller et regionalt verneombud de kan henvende seg til?</w:t>
            </w:r>
          </w:p>
        </w:tc>
        <w:tc>
          <w:tcPr>
            <w:tcW w:w="2409" w:type="dxa"/>
          </w:tcPr>
          <w:p w:rsidRPr="0079361D" w:rsidR="0079361D" w:rsidP="0079361D" w:rsidRDefault="0079361D" w14:paraId="1A8F3096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0247BABF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Pr="0079361D" w:rsidR="0079361D" w:rsidP="0079361D" w:rsidRDefault="0079361D" w14:paraId="1D56829D" w14:textId="77777777">
      <w:pPr>
        <w:rPr>
          <w:rFonts w:ascii="Calibri" w:hAnsi="Calibri" w:eastAsia="Calibri" w:cs="Times New Roman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Pr="0079361D" w:rsidR="0079361D" w:rsidTr="0079361D" w14:paraId="3D10942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79361D" w:rsidR="0079361D" w:rsidP="0079361D" w:rsidRDefault="0079361D" w14:paraId="1ADD7650" w14:textId="77777777">
            <w:pPr>
              <w:numPr>
                <w:ilvl w:val="0"/>
                <w:numId w:val="1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Lønns- og arbeidsvilkår</w:t>
            </w:r>
          </w:p>
        </w:tc>
      </w:tr>
      <w:tr w:rsidRPr="0079361D" w:rsidR="0079361D" w:rsidTr="0079361D" w14:paraId="1B914C0A" w14:textId="77777777">
        <w:tc>
          <w:tcPr>
            <w:tcW w:w="4390" w:type="dxa"/>
          </w:tcPr>
          <w:p w:rsidRPr="0079361D" w:rsidR="0079361D" w:rsidP="0079361D" w:rsidRDefault="0079361D" w14:paraId="4010AC1B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79361D" w:rsidR="0079361D" w:rsidP="0079361D" w:rsidRDefault="0079361D" w14:paraId="5AA75F06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61F55380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For Kunde</w:t>
            </w:r>
          </w:p>
        </w:tc>
      </w:tr>
      <w:tr w:rsidRPr="0079361D" w:rsidR="0079361D" w:rsidTr="0079361D" w14:paraId="34EA2C0D" w14:textId="77777777">
        <w:tc>
          <w:tcPr>
            <w:tcW w:w="4390" w:type="dxa"/>
          </w:tcPr>
          <w:p w:rsidRPr="0079361D" w:rsidR="0079361D" w:rsidP="0079361D" w:rsidRDefault="0079361D" w14:paraId="301EDCBF" w14:textId="77777777">
            <w:pPr>
              <w:numPr>
                <w:ilvl w:val="0"/>
                <w:numId w:val="4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:rsidRPr="0079361D" w:rsidR="0079361D" w:rsidP="0079361D" w:rsidRDefault="0079361D" w14:paraId="2B075F4F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54E01DF5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3585BEB5" w14:textId="77777777">
        <w:tc>
          <w:tcPr>
            <w:tcW w:w="4390" w:type="dxa"/>
          </w:tcPr>
          <w:p w:rsidRPr="0079361D" w:rsidR="0079361D" w:rsidP="0079361D" w:rsidRDefault="0079361D" w14:paraId="16A8C5B8" w14:textId="77777777">
            <w:pPr>
              <w:numPr>
                <w:ilvl w:val="0"/>
                <w:numId w:val="4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Er denne kontraktens krav til lønns- og arbeidsvilkår tatt inn i virksomhetens kontrakter med eventuelle underleverandører? Legg ved kontraktsmalen dere benytter i kontraktene med dem.</w:t>
            </w:r>
          </w:p>
        </w:tc>
        <w:tc>
          <w:tcPr>
            <w:tcW w:w="2409" w:type="dxa"/>
          </w:tcPr>
          <w:p w:rsidRPr="0079361D" w:rsidR="0079361D" w:rsidP="0079361D" w:rsidRDefault="0079361D" w14:paraId="63B5D2E6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51689E17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7F596636" w14:textId="77777777">
        <w:tc>
          <w:tcPr>
            <w:tcW w:w="4390" w:type="dxa"/>
          </w:tcPr>
          <w:p w:rsidRPr="0079361D" w:rsidR="0079361D" w:rsidP="0079361D" w:rsidRDefault="0079361D" w14:paraId="66F2043D" w14:textId="77777777">
            <w:pPr>
              <w:numPr>
                <w:ilvl w:val="0"/>
                <w:numId w:val="4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 xml:space="preserve">Legg ved rutiner for hvordan dere følger opp eventuelle underleverandører, i forhold til om ansatte som utfører arbeid på denne kontrakten får lønns- og arbeidsvilkår i henhold til kontraktsvilkårene. </w:t>
            </w:r>
          </w:p>
        </w:tc>
        <w:tc>
          <w:tcPr>
            <w:tcW w:w="2409" w:type="dxa"/>
          </w:tcPr>
          <w:p w:rsidRPr="0079361D" w:rsidR="0079361D" w:rsidP="0079361D" w:rsidRDefault="0079361D" w14:paraId="6D9973DF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32FF1871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2EA39942" w14:textId="77777777">
        <w:tc>
          <w:tcPr>
            <w:tcW w:w="4390" w:type="dxa"/>
          </w:tcPr>
          <w:p w:rsidRPr="0079361D" w:rsidR="0079361D" w:rsidP="0079361D" w:rsidRDefault="0079361D" w14:paraId="23B32A8B" w14:textId="77777777">
            <w:pPr>
              <w:numPr>
                <w:ilvl w:val="0"/>
                <w:numId w:val="4"/>
              </w:numPr>
              <w:contextualSpacing/>
              <w:rPr>
                <w:rFonts w:ascii="Calibri" w:hAnsi="Calibri" w:eastAsia="Calibri" w:cs="Calibri"/>
              </w:rPr>
            </w:pPr>
            <w:r w:rsidRPr="0079361D">
              <w:rPr>
                <w:rFonts w:ascii="Calibri" w:hAnsi="Calibri" w:eastAsia="Calibri" w:cs="Calibri"/>
              </w:rPr>
              <w:t>Legg ved rutiner for hvordan dere sørger for at deres egne ansatte som utfører arbeid på denne kontrakten, får lønns- og arbeidsvilkår i henhold til kontraktsvilkårene.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:rsidRPr="0079361D" w:rsidR="0079361D" w:rsidP="0079361D" w:rsidRDefault="0079361D" w14:paraId="2B73D2F7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1571179D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0A53241A" w14:textId="77777777">
        <w:tc>
          <w:tcPr>
            <w:tcW w:w="4390" w:type="dxa"/>
          </w:tcPr>
          <w:p w:rsidRPr="0079361D" w:rsidR="0079361D" w:rsidP="0079361D" w:rsidRDefault="0079361D" w14:paraId="553B4DCB" w14:textId="77777777">
            <w:pPr>
              <w:numPr>
                <w:ilvl w:val="0"/>
                <w:numId w:val="4"/>
              </w:numPr>
              <w:contextualSpacing/>
              <w:rPr>
                <w:rFonts w:ascii="Calibri" w:hAnsi="Calibri" w:eastAsia="PMingLiU" w:cs="Times New Roman"/>
              </w:rPr>
            </w:pPr>
            <w:r w:rsidRPr="0079361D">
              <w:rPr>
                <w:rFonts w:ascii="Calibri" w:hAnsi="Calibri" w:eastAsia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:rsidRPr="0079361D" w:rsidR="0079361D" w:rsidP="0079361D" w:rsidRDefault="0079361D" w14:paraId="5F245643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100E294D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Pr="0079361D" w:rsidR="0079361D" w:rsidP="0079361D" w:rsidRDefault="0079361D" w14:paraId="329CA49B" w14:textId="77777777">
      <w:pPr>
        <w:rPr>
          <w:rFonts w:ascii="Calibri" w:hAnsi="Calibri" w:eastAsia="Calibri" w:cs="Times New Roman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Pr="0079361D" w:rsidR="0079361D" w:rsidTr="0079361D" w14:paraId="0E0EA4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79361D" w:rsidR="0079361D" w:rsidP="0079361D" w:rsidRDefault="0079361D" w14:paraId="3E6399C3" w14:textId="77777777">
            <w:pPr>
              <w:numPr>
                <w:ilvl w:val="0"/>
                <w:numId w:val="1"/>
              </w:numPr>
              <w:contextualSpacing/>
              <w:rPr>
                <w:rFonts w:ascii="Calibri" w:hAnsi="Calibri" w:eastAsia="Calibri" w:cs="Times New Roman"/>
              </w:rPr>
            </w:pPr>
            <w:r w:rsidRPr="0079361D">
              <w:rPr>
                <w:rFonts w:ascii="Calibri" w:hAnsi="Calibri" w:eastAsia="Calibri" w:cs="Times New Roman"/>
              </w:rPr>
              <w:t>Tilsyn/pålegg fra Arbeidstilsynet og andre kontrolletater</w:t>
            </w:r>
          </w:p>
        </w:tc>
      </w:tr>
      <w:tr w:rsidRPr="0079361D" w:rsidR="0079361D" w:rsidTr="0079361D" w14:paraId="723C5A25" w14:textId="77777777">
        <w:tc>
          <w:tcPr>
            <w:tcW w:w="4390" w:type="dxa"/>
          </w:tcPr>
          <w:p w:rsidRPr="0079361D" w:rsidR="0079361D" w:rsidP="0079361D" w:rsidRDefault="0079361D" w14:paraId="62C235B3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79361D" w:rsidR="0079361D" w:rsidP="0079361D" w:rsidRDefault="0079361D" w14:paraId="4F930D69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577658DF" w14:textId="77777777">
            <w:pPr>
              <w:rPr>
                <w:rFonts w:ascii="Calibri" w:hAnsi="Calibri" w:eastAsia="Calibri" w:cs="Times New Roman"/>
                <w:b/>
                <w:bCs/>
              </w:rPr>
            </w:pPr>
            <w:r w:rsidRPr="0079361D">
              <w:rPr>
                <w:rFonts w:ascii="Calibri" w:hAnsi="Calibri" w:eastAsia="Calibri" w:cs="Times New Roman"/>
                <w:b/>
                <w:bCs/>
              </w:rPr>
              <w:t>For Kunde</w:t>
            </w:r>
          </w:p>
        </w:tc>
      </w:tr>
      <w:tr w:rsidRPr="0079361D" w:rsidR="0079361D" w:rsidTr="0079361D" w14:paraId="262D0DD8" w14:textId="77777777">
        <w:tc>
          <w:tcPr>
            <w:tcW w:w="4390" w:type="dxa"/>
          </w:tcPr>
          <w:p w:rsidRPr="0079361D" w:rsidR="0079361D" w:rsidP="0079361D" w:rsidRDefault="0079361D" w14:paraId="105B364E" w14:textId="77777777">
            <w:pPr>
              <w:numPr>
                <w:ilvl w:val="0"/>
                <w:numId w:val="5"/>
              </w:numPr>
              <w:spacing w:after="120"/>
              <w:rPr>
                <w:rFonts w:ascii="Calibri" w:hAnsi="Calibri" w:eastAsia="Times New Roman" w:cs="Calibri"/>
                <w:lang w:eastAsia="sv-SE"/>
              </w:rPr>
            </w:pPr>
            <w:r w:rsidRPr="0079361D">
              <w:rPr>
                <w:rFonts w:ascii="Calibri" w:hAnsi="Calibri" w:eastAsia="Times New Roman" w:cs="Calibri"/>
                <w:lang w:eastAsia="sv-SE"/>
              </w:rPr>
              <w:t>Har virksomheten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:rsidRPr="0079361D" w:rsidR="0079361D" w:rsidP="0079361D" w:rsidRDefault="0079361D" w14:paraId="163F015D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0A241B04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5806B4A1" w14:textId="77777777">
        <w:tc>
          <w:tcPr>
            <w:tcW w:w="4390" w:type="dxa"/>
          </w:tcPr>
          <w:p w:rsidRPr="0079361D" w:rsidR="0079361D" w:rsidP="0079361D" w:rsidRDefault="0079361D" w14:paraId="2978E373" w14:textId="77777777">
            <w:pPr>
              <w:numPr>
                <w:ilvl w:val="0"/>
                <w:numId w:val="5"/>
              </w:numPr>
              <w:spacing w:after="120"/>
              <w:rPr>
                <w:rFonts w:ascii="Calibri" w:hAnsi="Calibri" w:eastAsia="Times New Roman" w:cs="Calibri"/>
                <w:lang w:eastAsia="sv-SE"/>
              </w:rPr>
            </w:pPr>
            <w:r w:rsidRPr="0079361D">
              <w:rPr>
                <w:rFonts w:ascii="Calibri" w:hAnsi="Calibri" w:eastAsia="Times New Roman" w:cs="Calibr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:rsidRPr="0079361D" w:rsidR="0079361D" w:rsidP="0079361D" w:rsidRDefault="0079361D" w14:paraId="1DBA6D4C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13FFD122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237F631D" w14:textId="77777777">
        <w:tc>
          <w:tcPr>
            <w:tcW w:w="4390" w:type="dxa"/>
          </w:tcPr>
          <w:p w:rsidRPr="0079361D" w:rsidR="0079361D" w:rsidP="0079361D" w:rsidRDefault="0079361D" w14:paraId="144C75EF" w14:textId="77777777">
            <w:pPr>
              <w:numPr>
                <w:ilvl w:val="0"/>
                <w:numId w:val="5"/>
              </w:numPr>
              <w:spacing w:after="120"/>
              <w:rPr>
                <w:rFonts w:ascii="Calibri" w:hAnsi="Calibri" w:eastAsia="Times New Roman" w:cs="Calibri"/>
                <w:lang w:eastAsia="sv-SE"/>
              </w:rPr>
            </w:pPr>
            <w:r w:rsidRPr="0079361D">
              <w:rPr>
                <w:rFonts w:ascii="Calibri" w:hAnsi="Calibri" w:eastAsia="Times New Roman" w:cs="Calibr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:rsidRPr="0079361D" w:rsidR="0079361D" w:rsidP="0079361D" w:rsidRDefault="0079361D" w14:paraId="54550573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5CBEEC62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79361D" w:rsidR="0079361D" w:rsidTr="0079361D" w14:paraId="132BB992" w14:textId="77777777">
        <w:tc>
          <w:tcPr>
            <w:tcW w:w="4390" w:type="dxa"/>
          </w:tcPr>
          <w:p w:rsidRPr="0079361D" w:rsidR="0079361D" w:rsidP="0079361D" w:rsidRDefault="0079361D" w14:paraId="690A1E82" w14:textId="77777777">
            <w:pPr>
              <w:spacing w:after="120"/>
              <w:ind w:left="360"/>
              <w:rPr>
                <w:rFonts w:ascii="Calibri" w:hAnsi="Calibri" w:eastAsia="Times New Roman" w:cs="Calibri"/>
                <w:lang w:eastAsia="sv-SE"/>
              </w:rPr>
            </w:pPr>
            <w:r w:rsidRPr="0079361D">
              <w:rPr>
                <w:rFonts w:ascii="Calibri" w:hAnsi="Calibri" w:eastAsia="Times New Roman" w:cs="Calibri"/>
                <w:lang w:eastAsia="sv-SE"/>
              </w:rPr>
              <w:t xml:space="preserve">For svar på alle spørsmål gjelder dette: </w:t>
            </w:r>
          </w:p>
          <w:p w:rsidRPr="0079361D" w:rsidR="0079361D" w:rsidP="0079361D" w:rsidRDefault="0079361D" w14:paraId="44414C4D" w14:textId="77777777">
            <w:pPr>
              <w:spacing w:after="120"/>
              <w:ind w:left="360"/>
              <w:rPr>
                <w:rFonts w:ascii="Calibri" w:hAnsi="Calibri" w:eastAsia="Times New Roman" w:cs="Calibri"/>
                <w:lang w:eastAsia="sv-SE"/>
              </w:rPr>
            </w:pPr>
            <w:r w:rsidRPr="0079361D">
              <w:rPr>
                <w:rFonts w:ascii="Calibri" w:hAnsi="Calibri" w:eastAsia="Times New Roman" w:cs="Calibri"/>
                <w:lang w:eastAsia="sv-SE"/>
              </w:rPr>
              <w:t xml:space="preserve">Det skal </w:t>
            </w:r>
            <w:r w:rsidRPr="0079361D">
              <w:rPr>
                <w:rFonts w:ascii="Calibri" w:hAnsi="Calibri" w:eastAsia="Times New Roman" w:cs="Calibri"/>
                <w:u w:val="single"/>
                <w:lang w:eastAsia="sv-SE"/>
              </w:rPr>
              <w:t>ikke</w:t>
            </w:r>
            <w:r w:rsidRPr="0079361D">
              <w:rPr>
                <w:rFonts w:ascii="Calibri" w:hAnsi="Calibri" w:eastAsia="Times New Roman" w:cs="Calibri"/>
                <w:lang w:eastAsia="sv-SE"/>
              </w:rPr>
              <w:t xml:space="preserve"> vedlegges personopplysninger; det vil si opplysninger eller vurderinger som kan knyttes til enkeltpersoner. I dokumentasjon og eventuelle rapporter som vedlegges skal personopplysninger sladdes.</w:t>
            </w:r>
            <w:r w:rsidRPr="0079361D">
              <w:rPr>
                <w:rFonts w:ascii="Calibri" w:hAnsi="Calibri" w:eastAsia="Times New Roman" w:cs="Calibri"/>
                <w:b/>
                <w:bCs/>
                <w:lang w:eastAsia="sv-SE"/>
              </w:rPr>
              <w:t xml:space="preserve">  </w:t>
            </w:r>
          </w:p>
        </w:tc>
        <w:tc>
          <w:tcPr>
            <w:tcW w:w="2409" w:type="dxa"/>
          </w:tcPr>
          <w:p w:rsidRPr="0079361D" w:rsidR="0079361D" w:rsidP="0079361D" w:rsidRDefault="0079361D" w14:paraId="1818EF1B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2217" w:type="dxa"/>
            <w:shd w:val="clear" w:color="auto" w:fill="D9D9D9"/>
          </w:tcPr>
          <w:p w:rsidRPr="0079361D" w:rsidR="0079361D" w:rsidP="0079361D" w:rsidRDefault="0079361D" w14:paraId="0F999D14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Pr="0079361D" w:rsidR="0079361D" w:rsidP="0079361D" w:rsidRDefault="0079361D" w14:paraId="0F7ADD73" w14:textId="77777777">
      <w:pPr>
        <w:rPr>
          <w:rFonts w:ascii="Calibri" w:hAnsi="Calibri" w:eastAsia="Calibri" w:cs="Times New Roman"/>
        </w:rPr>
      </w:pPr>
    </w:p>
    <w:p w:rsidRPr="0079361D" w:rsidR="0079361D" w:rsidP="0079361D" w:rsidRDefault="0079361D" w14:paraId="778E3C39" w14:textId="77777777">
      <w:pPr>
        <w:rPr>
          <w:rFonts w:ascii="Calibri" w:hAnsi="Calibri" w:eastAsia="Calibri" w:cs="Times New Roman"/>
        </w:rPr>
      </w:pPr>
      <w:r w:rsidRPr="0079361D">
        <w:rPr>
          <w:rFonts w:ascii="Calibri" w:hAnsi="Calibri" w:eastAsia="Calibri" w:cs="Times New Roman"/>
        </w:rPr>
        <w:t>***</w:t>
      </w:r>
    </w:p>
    <w:p w:rsidRPr="0079361D" w:rsidR="0079361D" w:rsidP="0079361D" w:rsidRDefault="0079361D" w14:paraId="51393329" w14:textId="77777777"/>
    <w:sectPr w:rsidRPr="0079361D" w:rsidR="0079361D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1418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14CE" w:rsidP="008A6B54" w:rsidRDefault="000E14CE" w14:paraId="6015838A" w14:textId="77777777">
      <w:pPr>
        <w:spacing w:after="0" w:line="240" w:lineRule="auto"/>
      </w:pPr>
      <w:r>
        <w:separator/>
      </w:r>
    </w:p>
  </w:endnote>
  <w:endnote w:type="continuationSeparator" w:id="0">
    <w:p w:rsidR="000E14CE" w:rsidP="008A6B54" w:rsidRDefault="000E14CE" w14:paraId="0471952E" w14:textId="77777777">
      <w:pPr>
        <w:spacing w:after="0" w:line="240" w:lineRule="auto"/>
      </w:pPr>
      <w:r>
        <w:continuationSeparator/>
      </w:r>
    </w:p>
  </w:endnote>
  <w:endnote w:type="continuationNotice" w:id="1">
    <w:p w:rsidR="000E14CE" w:rsidRDefault="000E14CE" w14:paraId="5B02CE5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D7E62" w:rsidRDefault="00FD41E7" w14:paraId="3775A949" w14:textId="67E1345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9" behindDoc="0" locked="0" layoutInCell="1" allowOverlap="1" wp14:anchorId="45A22DDF" wp14:editId="3E2496C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87043123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D41E7" w:rsidR="00FD41E7" w:rsidP="00FD41E7" w:rsidRDefault="00FD41E7" w14:paraId="6D9D7602" w14:textId="4CC50A2F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FD41E7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5FE710F">
            <v:shapetype id="_x0000_t202" coordsize="21600,21600" o:spt="202" path="m,l,21600r21600,l21600,xe" w14:anchorId="45A22DDF">
              <v:stroke joinstyle="miter"/>
              <v:path gradientshapeok="t" o:connecttype="rect"/>
            </v:shapetype>
            <v:shape id="Tekstboks 2" style="position:absolute;margin-left:0;margin-top:0;width:35pt;height:23.25pt;z-index:251660289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fill o:detectmouseclick="t"/>
              <v:textbox style="mso-fit-shape-to-text:t" inset="20pt,0,0,15pt">
                <w:txbxContent>
                  <w:p w:rsidRPr="00FD41E7" w:rsidR="00FD41E7" w:rsidP="00FD41E7" w:rsidRDefault="00FD41E7" w14:paraId="32BDCD2C" w14:textId="4CC50A2F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</w:pPr>
                    <w:r w:rsidRPr="00FD41E7"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Pr="00907B33" w:rsidR="0001190D" w:rsidTr="00BB6628" w14:paraId="31532EDB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907B33" w:rsidR="0001190D" w:rsidP="0001190D" w:rsidRDefault="00FD41E7" w14:paraId="3BF39E45" w14:textId="2502ED6C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3" behindDoc="0" locked="0" layoutInCell="1" allowOverlap="1" wp14:anchorId="7C5B1927" wp14:editId="426DAAE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35539024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FD41E7" w:rsidR="00FD41E7" w:rsidP="00FD41E7" w:rsidRDefault="00FD41E7" w14:paraId="67C655B6" w14:textId="3ED31231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FD41E7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 w14:anchorId="33BE418C">
                  <v:shapetype id="_x0000_t202" coordsize="21600,21600" o:spt="202" path="m,l,21600r21600,l21600,xe" w14:anchorId="7C5B1927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131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      <v:fill o:detectmouseclick="t"/>
                    <v:textbox style="mso-fit-shape-to-text:t" inset="20pt,0,0,15pt">
                      <w:txbxContent>
                        <w:p w:rsidRPr="00FD41E7" w:rsidR="00FD41E7" w:rsidP="00FD41E7" w:rsidRDefault="00FD41E7" w14:paraId="1CB37BD9" w14:textId="3ED31231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FD41E7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011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011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011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0C0B875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BB6628" w14:paraId="4DD2DD5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BD5AA6" w:rsidR="0001190D" w:rsidP="0001190D" w:rsidRDefault="00BB6628" w14:paraId="5F3947C5" w14:textId="744F31C3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BD7E62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79361D">
            <w:rPr>
              <w:b w:val="0"/>
              <w:bCs/>
              <w:color w:val="003087" w:themeColor="text2"/>
              <w:sz w:val="18"/>
              <w:szCs w:val="18"/>
            </w:rPr>
            <w:t>Pasientreiser med taxi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BD7E62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</w:tcPr>
        <w:p w:rsidRPr="00907B33" w:rsidR="0001190D" w:rsidP="0001190D" w:rsidRDefault="0001190D" w14:paraId="338343F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D82AD3F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Pr="00907B33" w:rsidR="004F084A" w:rsidTr="00BB6628" w14:paraId="493648E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907B33" w:rsidR="004F084A" w:rsidP="004F084A" w:rsidRDefault="00FD41E7" w14:paraId="20C2A113" w14:textId="6C52E9E3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9265" behindDoc="0" locked="0" layoutInCell="1" allowOverlap="1" wp14:anchorId="43E3A40C" wp14:editId="6EFE0254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68765654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FD41E7" w:rsidR="00FD41E7" w:rsidP="00FD41E7" w:rsidRDefault="00FD41E7" w14:paraId="6AC2A4BB" w14:textId="483687A1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FD41E7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 w14:anchorId="48EEFF5B">
                  <v:shapetype id="_x0000_t202" coordsize="21600,21600" o:spt="202" path="m,l,21600r21600,l21600,xe" w14:anchorId="43E3A40C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5926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FD41E7" w:rsidR="00FD41E7" w:rsidP="00FD41E7" w:rsidRDefault="00FD41E7" w14:paraId="49C3E10F" w14:textId="483687A1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FD41E7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4F084A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4F084A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4F084A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65AA16B7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BB6628" w14:paraId="1A61BD93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BD5AA6" w:rsidR="004F084A" w:rsidP="004F084A" w:rsidRDefault="00BB6628" w14:paraId="42972792" w14:textId="177F5DE3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- 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757A1E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654990">
            <w:rPr>
              <w:b w:val="0"/>
              <w:bCs/>
              <w:color w:val="003087" w:themeColor="text2"/>
              <w:sz w:val="18"/>
              <w:szCs w:val="18"/>
            </w:rPr>
            <w:t>Pasientreiser med taxi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5D062B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</w:tcPr>
        <w:p w:rsidRPr="00907B33" w:rsidR="004F084A" w:rsidP="004F084A" w:rsidRDefault="004F084A" w14:paraId="3BD5F696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32B2652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14CE" w:rsidP="008A6B54" w:rsidRDefault="000E14CE" w14:paraId="604112A5" w14:textId="77777777">
      <w:pPr>
        <w:spacing w:after="0" w:line="240" w:lineRule="auto"/>
      </w:pPr>
      <w:r>
        <w:separator/>
      </w:r>
    </w:p>
  </w:footnote>
  <w:footnote w:type="continuationSeparator" w:id="0">
    <w:p w:rsidR="000E14CE" w:rsidP="008A6B54" w:rsidRDefault="000E14CE" w14:paraId="1979D702" w14:textId="77777777">
      <w:pPr>
        <w:spacing w:after="0" w:line="240" w:lineRule="auto"/>
      </w:pPr>
      <w:r>
        <w:continuationSeparator/>
      </w:r>
    </w:p>
  </w:footnote>
  <w:footnote w:type="continuationNotice" w:id="1">
    <w:p w:rsidR="000E14CE" w:rsidRDefault="000E14CE" w14:paraId="3CDBACE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7E62" w:rsidRDefault="00BD7E62" w14:paraId="2BAC6409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1A235F" w:rsidP="001A235F" w:rsidRDefault="001A235F" w14:paraId="77B65376" w14:textId="7675315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28ACD360" wp14:editId="0935C6F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B31AA25">
      <w:rPr>
        <w:sz w:val="18"/>
        <w:szCs w:val="18"/>
      </w:rPr>
      <w:t>Ref.:</w:t>
    </w:r>
    <w:r w:rsidRPr="0B31AA25" w:rsidR="0B31AA25">
      <w:rPr>
        <w:sz w:val="18"/>
        <w:szCs w:val="18"/>
      </w:rPr>
      <w:t xml:space="preserve"> 2026/463</w:t>
    </w:r>
  </w:p>
  <w:p w:rsidR="008A6B54" w:rsidRDefault="008A6B54" w14:paraId="235E0B43" w14:textId="74FEC4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09B8A66F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63F"/>
    <w:rsid w:val="0001190D"/>
    <w:rsid w:val="000169B0"/>
    <w:rsid w:val="000411A4"/>
    <w:rsid w:val="00061D42"/>
    <w:rsid w:val="00066FAD"/>
    <w:rsid w:val="000A32C2"/>
    <w:rsid w:val="000C106F"/>
    <w:rsid w:val="000C732C"/>
    <w:rsid w:val="000E14CE"/>
    <w:rsid w:val="000E3D69"/>
    <w:rsid w:val="000F11A5"/>
    <w:rsid w:val="0010549E"/>
    <w:rsid w:val="0013729E"/>
    <w:rsid w:val="001457DD"/>
    <w:rsid w:val="00172E83"/>
    <w:rsid w:val="00174C26"/>
    <w:rsid w:val="00183E85"/>
    <w:rsid w:val="00186BAD"/>
    <w:rsid w:val="001A235F"/>
    <w:rsid w:val="002060EC"/>
    <w:rsid w:val="00215AB8"/>
    <w:rsid w:val="00234B11"/>
    <w:rsid w:val="002C03B4"/>
    <w:rsid w:val="002C5C80"/>
    <w:rsid w:val="002D33F1"/>
    <w:rsid w:val="002F21B1"/>
    <w:rsid w:val="00301A68"/>
    <w:rsid w:val="0030589B"/>
    <w:rsid w:val="00311005"/>
    <w:rsid w:val="003266EF"/>
    <w:rsid w:val="00372110"/>
    <w:rsid w:val="003820AE"/>
    <w:rsid w:val="003858BC"/>
    <w:rsid w:val="003A2A75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96BB2"/>
    <w:rsid w:val="005A08F2"/>
    <w:rsid w:val="005D062B"/>
    <w:rsid w:val="005D1350"/>
    <w:rsid w:val="005E3FC0"/>
    <w:rsid w:val="005E61C2"/>
    <w:rsid w:val="005F5862"/>
    <w:rsid w:val="00654990"/>
    <w:rsid w:val="006837C3"/>
    <w:rsid w:val="006B18CA"/>
    <w:rsid w:val="006D21D2"/>
    <w:rsid w:val="006F312A"/>
    <w:rsid w:val="00704F8D"/>
    <w:rsid w:val="00717845"/>
    <w:rsid w:val="007255E3"/>
    <w:rsid w:val="00731FFB"/>
    <w:rsid w:val="0074796C"/>
    <w:rsid w:val="00757A1E"/>
    <w:rsid w:val="0076237F"/>
    <w:rsid w:val="007626D3"/>
    <w:rsid w:val="00771457"/>
    <w:rsid w:val="0079361D"/>
    <w:rsid w:val="007D00AD"/>
    <w:rsid w:val="007E60DC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C77D9"/>
    <w:rsid w:val="008F2B11"/>
    <w:rsid w:val="008F597C"/>
    <w:rsid w:val="00907B33"/>
    <w:rsid w:val="00912FCF"/>
    <w:rsid w:val="009215CB"/>
    <w:rsid w:val="00960426"/>
    <w:rsid w:val="009A3E11"/>
    <w:rsid w:val="009B4D02"/>
    <w:rsid w:val="009C7E5D"/>
    <w:rsid w:val="009F7F53"/>
    <w:rsid w:val="00A13B9A"/>
    <w:rsid w:val="00A43459"/>
    <w:rsid w:val="00A659C6"/>
    <w:rsid w:val="00A67BA1"/>
    <w:rsid w:val="00A70E4F"/>
    <w:rsid w:val="00A739BB"/>
    <w:rsid w:val="00A76080"/>
    <w:rsid w:val="00A84839"/>
    <w:rsid w:val="00AA1652"/>
    <w:rsid w:val="00AD4846"/>
    <w:rsid w:val="00AE3BC9"/>
    <w:rsid w:val="00B12AF1"/>
    <w:rsid w:val="00B22A04"/>
    <w:rsid w:val="00B23A80"/>
    <w:rsid w:val="00B254A8"/>
    <w:rsid w:val="00B256DE"/>
    <w:rsid w:val="00B30A4F"/>
    <w:rsid w:val="00B656CC"/>
    <w:rsid w:val="00BB6628"/>
    <w:rsid w:val="00BC7511"/>
    <w:rsid w:val="00BD5AA6"/>
    <w:rsid w:val="00BD7E62"/>
    <w:rsid w:val="00BE680A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0C33"/>
    <w:rsid w:val="00DD23DB"/>
    <w:rsid w:val="00DD6EA3"/>
    <w:rsid w:val="00E24D31"/>
    <w:rsid w:val="00E3138E"/>
    <w:rsid w:val="00E570A4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50BD6"/>
    <w:rsid w:val="00F531A3"/>
    <w:rsid w:val="00F604BA"/>
    <w:rsid w:val="00F6667E"/>
    <w:rsid w:val="00F96D5A"/>
    <w:rsid w:val="00FA1CD0"/>
    <w:rsid w:val="00FB144E"/>
    <w:rsid w:val="00FD41E7"/>
    <w:rsid w:val="00FD6AD8"/>
    <w:rsid w:val="00FF5A13"/>
    <w:rsid w:val="0B31AA25"/>
    <w:rsid w:val="4D00ABB1"/>
    <w:rsid w:val="4E8AB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0AA88"/>
  <w15:chartTrackingRefBased/>
  <w15:docId w15:val="{F100B367-AF2B-438C-8455-0788A1D3D1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table" w:styleId="SykehusinnkjpBl" w:customStyle="1">
    <w:name w:val="Sykehusinnkjøp Blå"/>
    <w:basedOn w:val="Vanligtabell"/>
    <w:uiPriority w:val="99"/>
    <w:rsid w:val="0079361D"/>
    <w:pPr>
      <w:spacing w:after="0" w:line="240" w:lineRule="auto"/>
    </w:pPr>
    <w:tblPr>
      <w:tblStyleRowBandSize w:val="1"/>
      <w:tblBorders>
        <w:top w:val="single" w:color="9AA2AB" w:sz="4" w:space="0"/>
        <w:left w:val="single" w:color="9AA2AB" w:sz="4" w:space="0"/>
        <w:bottom w:val="single" w:color="9AA2AB" w:sz="4" w:space="0"/>
        <w:right w:val="single" w:color="9AA2AB" w:sz="4" w:space="0"/>
        <w:insideH w:val="single" w:color="9AA2AB" w:sz="4" w:space="0"/>
        <w:insideV w:val="single" w:color="9AA2AB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cBorders>
        <w:shd w:val="clear" w:color="auto" w:fill="003283"/>
      </w:tcPr>
    </w:tblStylePr>
    <w:tblStylePr w:type="lastCol">
      <w:rPr>
        <w:b w:val="0"/>
      </w:rPr>
    </w:tblStylePr>
  </w:style>
  <w:style w:type="table" w:styleId="Sykehusinnkjp1" w:customStyle="1">
    <w:name w:val="Sykehusinnkjøp1"/>
    <w:basedOn w:val="Vanligtabell"/>
    <w:next w:val="Tabellrutenett"/>
    <w:uiPriority w:val="39"/>
    <w:rsid w:val="0079361D"/>
    <w:pPr>
      <w:spacing w:after="0" w:line="240" w:lineRule="auto"/>
    </w:pPr>
    <w:tblPr>
      <w:tblBorders>
        <w:top w:val="single" w:color="808080" w:sz="4" w:space="0"/>
        <w:left w:val="single" w:color="808080" w:sz="4" w:space="0"/>
        <w:bottom w:val="single" w:color="808080" w:sz="4" w:space="0"/>
        <w:right w:val="single" w:color="808080" w:sz="4" w:space="0"/>
        <w:insideH w:val="single" w:color="808080" w:sz="4" w:space="0"/>
        <w:insideV w:val="single" w:color="8080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  <w:tl2br w:val="nil"/>
          <w:tr2bl w:val="nil"/>
        </w:tcBorders>
        <w:shd w:val="clear" w:color="auto" w:fill="003087"/>
      </w:tcPr>
    </w:tblStylePr>
    <w:tblStylePr w:type="lastRow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cBorders>
        <w:shd w:val="clear" w:color="auto" w:fill="003087"/>
      </w:tcPr>
    </w:tblStylePr>
    <w:tblStylePr w:type="firstCol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cBorders>
        <w:shd w:val="clear" w:color="auto" w:fill="003087"/>
      </w:tcPr>
    </w:tblStylePr>
    <w:tblStylePr w:type="lastCol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cBorders>
        <w:shd w:val="clear" w:color="auto" w:fill="003087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DD6E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D6EA3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DD6E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D6EA3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DD6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07605d1-6bf2-457c-b2d0-db5af9e74b8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0CAE8990C2C04CBCD9AD30445567ED" ma:contentTypeVersion="14" ma:contentTypeDescription="Opprett et nytt dokument." ma:contentTypeScope="" ma:versionID="ac91d440e6ecac08a3922028933e1c56">
  <xsd:schema xmlns:xsd="http://www.w3.org/2001/XMLSchema" xmlns:xs="http://www.w3.org/2001/XMLSchema" xmlns:p="http://schemas.microsoft.com/office/2006/metadata/properties" xmlns:ns1="http://schemas.microsoft.com/sharepoint/v3" xmlns:ns2="f07605d1-6bf2-457c-b2d0-db5af9e74b85" xmlns:ns3="7e8059af-42db-44da-87c8-820a5e8c3b85" targetNamespace="http://schemas.microsoft.com/office/2006/metadata/properties" ma:root="true" ma:fieldsID="4bf9d75b7029de1888ffd962b06683e8" ns1:_="" ns2:_="" ns3:_="">
    <xsd:import namespace="http://schemas.microsoft.com/sharepoint/v3"/>
    <xsd:import namespace="f07605d1-6bf2-457c-b2d0-db5af9e74b85"/>
    <xsd:import namespace="7e8059af-42db-44da-87c8-820a5e8c3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605d1-6bf2-457c-b2d0-db5af9e74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bb92639a-ee2f-4dc8-83f5-6dd8a25d9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059af-42db-44da-87c8-820a5e8c3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07605d1-6bf2-457c-b2d0-db5af9e74b85"/>
  </ds:schemaRefs>
</ds:datastoreItem>
</file>

<file path=customXml/itemProps3.xml><?xml version="1.0" encoding="utf-8"?>
<ds:datastoreItem xmlns:ds="http://schemas.openxmlformats.org/officeDocument/2006/customXml" ds:itemID="{9CF5D963-992B-463F-9244-660D556B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605d1-6bf2-457c-b2d0-db5af9e74b85"/>
    <ds:schemaRef ds:uri="7e8059af-42db-44da-87c8-820a5e8c3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Sykehusinnkjøp%20-%20mal%20uten%20overskrift%20nummer.dotx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9</cp:revision>
  <dcterms:created xsi:type="dcterms:W3CDTF">2026-04-16T06:04:00Z</dcterms:created>
  <dcterms:modified xsi:type="dcterms:W3CDTF">2026-04-16T06:04:28Z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0x010100050CAE8990C2C04CBCD9AD30445567ED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lassificationContentMarkingFooterShapeIds">
    <vt:lpwstr>41947d6,5302c33,8142950</vt:lpwstr>
  </property>
  <property fmtid="{D5CDD505-2E9C-101B-9397-08002B2CF9AE}" pid="11" name="ClassificationContentMarkingFooterFontProps">
    <vt:lpwstr>#000000,6,Aptos</vt:lpwstr>
  </property>
  <property fmtid="{D5CDD505-2E9C-101B-9397-08002B2CF9AE}" pid="12" name="ClassificationContentMarkingFooterText">
    <vt:lpwstr>Intern</vt:lpwstr>
  </property>
  <property fmtid="{D5CDD505-2E9C-101B-9397-08002B2CF9AE}" pid="13" name="MSIP_Label_27c53dd1-6ec2-448f-b81e-3adee47fd651_Enabled">
    <vt:lpwstr>true</vt:lpwstr>
  </property>
  <property fmtid="{D5CDD505-2E9C-101B-9397-08002B2CF9AE}" pid="14" name="MSIP_Label_27c53dd1-6ec2-448f-b81e-3adee47fd651_SetDate">
    <vt:lpwstr>2026-04-16T06:04:05Z</vt:lpwstr>
  </property>
  <property fmtid="{D5CDD505-2E9C-101B-9397-08002B2CF9AE}" pid="15" name="MSIP_Label_27c53dd1-6ec2-448f-b81e-3adee47fd651_Method">
    <vt:lpwstr>Standard</vt:lpwstr>
  </property>
  <property fmtid="{D5CDD505-2E9C-101B-9397-08002B2CF9AE}" pid="16" name="MSIP_Label_27c53dd1-6ec2-448f-b81e-3adee47fd651_Name">
    <vt:lpwstr>Intern</vt:lpwstr>
  </property>
  <property fmtid="{D5CDD505-2E9C-101B-9397-08002B2CF9AE}" pid="17" name="MSIP_Label_27c53dd1-6ec2-448f-b81e-3adee47fd651_SiteId">
    <vt:lpwstr>92c8809f-91e0-445b-804f-b6a7b43ef73a</vt:lpwstr>
  </property>
  <property fmtid="{D5CDD505-2E9C-101B-9397-08002B2CF9AE}" pid="18" name="MSIP_Label_27c53dd1-6ec2-448f-b81e-3adee47fd651_ActionId">
    <vt:lpwstr>692239e5-0a5b-45d4-a92d-df8f7eda40e4</vt:lpwstr>
  </property>
  <property fmtid="{D5CDD505-2E9C-101B-9397-08002B2CF9AE}" pid="19" name="MSIP_Label_27c53dd1-6ec2-448f-b81e-3adee47fd651_ContentBits">
    <vt:lpwstr>2</vt:lpwstr>
  </property>
  <property fmtid="{D5CDD505-2E9C-101B-9397-08002B2CF9AE}" pid="20" name="MSIP_Label_27c53dd1-6ec2-448f-b81e-3adee47fd651_Tag">
    <vt:lpwstr>10, 3, 0, 2</vt:lpwstr>
  </property>
  <property fmtid="{D5CDD505-2E9C-101B-9397-08002B2CF9AE}" pid="21" name="MediaServiceImageTags">
    <vt:lpwstr/>
  </property>
</Properties>
</file>